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F12" w:rsidRDefault="00BC5886" w:rsidP="000B4E53">
      <w:pPr>
        <w:pStyle w:val="Title"/>
      </w:pPr>
      <w:r>
        <w:t>Engineering Department</w:t>
      </w:r>
    </w:p>
    <w:p w:rsidR="00BC5886" w:rsidRDefault="00493168" w:rsidP="000B4E53">
      <w:pPr>
        <w:pStyle w:val="Subtitle"/>
      </w:pPr>
      <w:r>
        <w:t>Engineering Change Order (ECO)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"/>
        <w:gridCol w:w="180"/>
        <w:gridCol w:w="1386"/>
        <w:gridCol w:w="1092"/>
        <w:gridCol w:w="1248"/>
        <w:gridCol w:w="1834"/>
        <w:gridCol w:w="236"/>
        <w:gridCol w:w="2464"/>
        <w:gridCol w:w="12"/>
      </w:tblGrid>
      <w:tr w:rsidR="00170B6A" w:rsidTr="00C41E14">
        <w:trPr>
          <w:gridAfter w:val="1"/>
          <w:wAfter w:w="12" w:type="dxa"/>
          <w:jc w:val="center"/>
        </w:trPr>
        <w:tc>
          <w:tcPr>
            <w:tcW w:w="864" w:type="dxa"/>
            <w:gridSpan w:val="2"/>
          </w:tcPr>
          <w:p w:rsidR="00170B6A" w:rsidRPr="00A86F82" w:rsidRDefault="00170B6A" w:rsidP="00700811">
            <w:pPr>
              <w:pStyle w:val="TableHeadings"/>
              <w:rPr>
                <w:rStyle w:val="Strong"/>
              </w:rPr>
            </w:pPr>
            <w:r w:rsidRPr="00A86F82">
              <w:t>ECO #:</w:t>
            </w:r>
          </w:p>
        </w:tc>
        <w:sdt>
          <w:sdtPr>
            <w:id w:val="-1700768884"/>
            <w:placeholder>
              <w:docPart w:val="2A0D662A2D66461293FDDC5FD85C7733"/>
            </w:placeholder>
            <w:text/>
          </w:sdtPr>
          <w:sdtEndPr/>
          <w:sdtContent>
            <w:tc>
              <w:tcPr>
                <w:tcW w:w="2478" w:type="dxa"/>
                <w:gridSpan w:val="2"/>
                <w:tcBorders>
                  <w:bottom w:val="single" w:sz="4" w:space="0" w:color="auto"/>
                </w:tcBorders>
              </w:tcPr>
              <w:p w:rsidR="00170B6A" w:rsidRPr="00A86F82" w:rsidRDefault="009F11A5" w:rsidP="00563C5A">
                <w:r>
                  <w:t>ECO-700</w:t>
                </w:r>
                <w:r w:rsidR="002A031C">
                  <w:t>19</w:t>
                </w:r>
                <w:r>
                  <w:t>-001</w:t>
                </w:r>
              </w:p>
            </w:tc>
          </w:sdtContent>
        </w:sdt>
        <w:tc>
          <w:tcPr>
            <w:tcW w:w="3082" w:type="dxa"/>
            <w:gridSpan w:val="2"/>
          </w:tcPr>
          <w:p w:rsidR="00170B6A" w:rsidRPr="00A86F82" w:rsidRDefault="00700811" w:rsidP="002452A7">
            <w:pPr>
              <w:pStyle w:val="TableHeadings"/>
              <w:jc w:val="right"/>
              <w:rPr>
                <w:rStyle w:val="Strong"/>
              </w:rPr>
            </w:pPr>
            <w:r>
              <w:t>Effective</w:t>
            </w:r>
            <w:r w:rsidR="00170B6A" w:rsidRPr="00A86F82">
              <w:t xml:space="preserve"> Date:</w:t>
            </w:r>
          </w:p>
        </w:tc>
        <w:sdt>
          <w:sdtPr>
            <w:alias w:val="Published Date"/>
            <w:tag w:val="Published Date"/>
            <w:id w:val="-1612198693"/>
            <w:placeholder>
              <w:docPart w:val="6AAE6EA7FDC442BE92BB884990E19E83"/>
            </w:placeholder>
            <w:date w:fullDate="2018-06-21T00:00:00Z">
              <w:dateFormat w:val="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2700" w:type="dxa"/>
                <w:gridSpan w:val="2"/>
                <w:tcBorders>
                  <w:bottom w:val="single" w:sz="4" w:space="0" w:color="auto"/>
                </w:tcBorders>
              </w:tcPr>
              <w:p w:rsidR="00170B6A" w:rsidRPr="00A86F82" w:rsidRDefault="002A031C" w:rsidP="00031F19">
                <w:r>
                  <w:t>June 21, 2018</w:t>
                </w:r>
              </w:p>
            </w:tc>
          </w:sdtContent>
        </w:sdt>
      </w:tr>
      <w:tr w:rsidR="00A86F82" w:rsidTr="00C41E14">
        <w:trPr>
          <w:jc w:val="center"/>
        </w:trPr>
        <w:tc>
          <w:tcPr>
            <w:tcW w:w="9136" w:type="dxa"/>
            <w:gridSpan w:val="9"/>
          </w:tcPr>
          <w:p w:rsidR="00A86F82" w:rsidRPr="00A86F82" w:rsidRDefault="00A86F82" w:rsidP="00A86F82"/>
        </w:tc>
      </w:tr>
      <w:tr w:rsidR="00A86F82" w:rsidTr="00C41E14">
        <w:trPr>
          <w:jc w:val="center"/>
        </w:trPr>
        <w:tc>
          <w:tcPr>
            <w:tcW w:w="684" w:type="dxa"/>
          </w:tcPr>
          <w:p w:rsidR="00A86F82" w:rsidRPr="00A86F82" w:rsidRDefault="00A86F82" w:rsidP="00F2577D">
            <w:pPr>
              <w:pStyle w:val="TableHeadings"/>
              <w:jc w:val="right"/>
              <w:rPr>
                <w:rStyle w:val="Strong"/>
              </w:rPr>
            </w:pPr>
            <w:r w:rsidRPr="00A86F82">
              <w:t>Title:</w:t>
            </w:r>
          </w:p>
        </w:tc>
        <w:sdt>
          <w:sdtPr>
            <w:alias w:val="ECO Title"/>
            <w:tag w:val="ECO Title"/>
            <w:id w:val="1835954858"/>
            <w:placeholder>
              <w:docPart w:val="662284096F5A459F9FE2631E8393996C"/>
            </w:placeholder>
            <w:text/>
          </w:sdtPr>
          <w:sdtEndPr/>
          <w:sdtContent>
            <w:tc>
              <w:tcPr>
                <w:tcW w:w="8452" w:type="dxa"/>
                <w:gridSpan w:val="8"/>
                <w:tcBorders>
                  <w:bottom w:val="single" w:sz="4" w:space="0" w:color="auto"/>
                </w:tcBorders>
              </w:tcPr>
              <w:p w:rsidR="00A86F82" w:rsidRPr="00A86F82" w:rsidRDefault="002A031C" w:rsidP="00031F19">
                <w:r>
                  <w:t xml:space="preserve">Changing PCB finish with Black </w:t>
                </w:r>
                <w:proofErr w:type="spellStart"/>
                <w:r>
                  <w:t>Soldermask</w:t>
                </w:r>
                <w:proofErr w:type="spellEnd"/>
              </w:p>
            </w:tc>
          </w:sdtContent>
        </w:sdt>
      </w:tr>
      <w:tr w:rsidR="005E2C5E" w:rsidTr="00D67864">
        <w:trPr>
          <w:jc w:val="center"/>
        </w:trPr>
        <w:tc>
          <w:tcPr>
            <w:tcW w:w="9136" w:type="dxa"/>
            <w:gridSpan w:val="9"/>
          </w:tcPr>
          <w:p w:rsidR="005E2C5E" w:rsidRDefault="005E2C5E" w:rsidP="00767F1B"/>
          <w:p w:rsidR="00700811" w:rsidRDefault="00700811" w:rsidP="00767F1B"/>
        </w:tc>
      </w:tr>
      <w:tr w:rsidR="009F11A5" w:rsidTr="007D7E26">
        <w:trPr>
          <w:jc w:val="center"/>
        </w:trPr>
        <w:tc>
          <w:tcPr>
            <w:tcW w:w="2250" w:type="dxa"/>
            <w:gridSpan w:val="3"/>
          </w:tcPr>
          <w:p w:rsidR="009F11A5" w:rsidRDefault="009F11A5" w:rsidP="009F11A5">
            <w:pPr>
              <w:pStyle w:val="TableHeadings"/>
              <w:jc w:val="right"/>
            </w:pPr>
            <w:r w:rsidRPr="007D7E26">
              <w:t>Author</w:t>
            </w:r>
            <w:r>
              <w:t>:</w:t>
            </w:r>
          </w:p>
        </w:tc>
        <w:sdt>
          <w:sdtPr>
            <w:id w:val="858702206"/>
            <w:placeholder>
              <w:docPart w:val="AA613021775D4FB78A2C900D8E4D1024"/>
            </w:placeholder>
            <w:text/>
          </w:sdtPr>
          <w:sdtEndPr/>
          <w:sdtContent>
            <w:tc>
              <w:tcPr>
                <w:tcW w:w="2340" w:type="dxa"/>
                <w:gridSpan w:val="2"/>
                <w:tcBorders>
                  <w:bottom w:val="single" w:sz="4" w:space="0" w:color="000000"/>
                </w:tcBorders>
              </w:tcPr>
              <w:p w:rsidR="009F11A5" w:rsidRDefault="009F11A5" w:rsidP="009F11A5">
                <w:r>
                  <w:t>GD</w:t>
                </w:r>
              </w:p>
            </w:tc>
          </w:sdtContent>
        </w:sdt>
        <w:tc>
          <w:tcPr>
            <w:tcW w:w="2070" w:type="dxa"/>
            <w:gridSpan w:val="2"/>
          </w:tcPr>
          <w:p w:rsidR="009F11A5" w:rsidRDefault="009F11A5" w:rsidP="009F11A5">
            <w:pPr>
              <w:pStyle w:val="TableHeadings"/>
              <w:jc w:val="right"/>
            </w:pPr>
            <w:r w:rsidRPr="007D7E26">
              <w:t>Date</w:t>
            </w:r>
            <w:r>
              <w:t>:</w:t>
            </w:r>
          </w:p>
        </w:tc>
        <w:sdt>
          <w:sdtPr>
            <w:alias w:val="Published Date"/>
            <w:tag w:val="Published Date"/>
            <w:id w:val="-825441246"/>
            <w:placeholder>
              <w:docPart w:val="0A515730F8AC4511939E8312E7672B25"/>
            </w:placeholder>
            <w:date w:fullDate="2018-06-21T00:00:00Z">
              <w:dateFormat w:val="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2476" w:type="dxa"/>
                <w:gridSpan w:val="2"/>
                <w:tcBorders>
                  <w:bottom w:val="single" w:sz="4" w:space="0" w:color="000000"/>
                </w:tcBorders>
              </w:tcPr>
              <w:p w:rsidR="009F11A5" w:rsidRPr="00A86F82" w:rsidRDefault="002A031C" w:rsidP="009F11A5">
                <w:r>
                  <w:t>June 21, 2018</w:t>
                </w:r>
              </w:p>
            </w:tc>
          </w:sdtContent>
        </w:sdt>
      </w:tr>
      <w:tr w:rsidR="007D7E26" w:rsidTr="007D7E26">
        <w:trPr>
          <w:jc w:val="center"/>
        </w:trPr>
        <w:tc>
          <w:tcPr>
            <w:tcW w:w="2250" w:type="dxa"/>
            <w:gridSpan w:val="3"/>
          </w:tcPr>
          <w:p w:rsidR="007D7E26" w:rsidRDefault="007D7E26" w:rsidP="00A64579">
            <w:pPr>
              <w:pStyle w:val="TableHeadings"/>
            </w:pPr>
            <w:r w:rsidRPr="007D7E26">
              <w:t>Engineering</w:t>
            </w:r>
            <w:r>
              <w:t xml:space="preserve"> </w:t>
            </w:r>
            <w:r w:rsidRPr="00A64579">
              <w:t>Approval</w:t>
            </w:r>
            <w:r>
              <w:t>:</w:t>
            </w:r>
          </w:p>
        </w:tc>
        <w:sdt>
          <w:sdtPr>
            <w:id w:val="-609201437"/>
            <w:placeholder>
              <w:docPart w:val="E57C8FA19C704E7DBAC8EED2F1F41C89"/>
            </w:placeholder>
            <w:text/>
          </w:sdtPr>
          <w:sdtEndPr/>
          <w:sdtContent>
            <w:tc>
              <w:tcPr>
                <w:tcW w:w="2340" w:type="dxa"/>
                <w:gridSpan w:val="2"/>
                <w:tcBorders>
                  <w:top w:val="single" w:sz="4" w:space="0" w:color="000000"/>
                  <w:bottom w:val="single" w:sz="4" w:space="0" w:color="000000"/>
                </w:tcBorders>
              </w:tcPr>
              <w:p w:rsidR="007D7E26" w:rsidRDefault="00031F19" w:rsidP="00031F19">
                <w:r>
                  <w:t>AEG</w:t>
                </w:r>
              </w:p>
            </w:tc>
          </w:sdtContent>
        </w:sdt>
        <w:tc>
          <w:tcPr>
            <w:tcW w:w="2070" w:type="dxa"/>
            <w:gridSpan w:val="2"/>
          </w:tcPr>
          <w:p w:rsidR="007D7E26" w:rsidRDefault="007D7E26" w:rsidP="002452A7">
            <w:pPr>
              <w:pStyle w:val="TableHeadings"/>
              <w:jc w:val="right"/>
            </w:pPr>
            <w:r w:rsidRPr="007D7E26">
              <w:t>Date</w:t>
            </w:r>
            <w:r>
              <w:t>:</w:t>
            </w:r>
          </w:p>
        </w:tc>
        <w:sdt>
          <w:sdtPr>
            <w:alias w:val="Engineering Approval Date"/>
            <w:tag w:val="Engineering Approval Date"/>
            <w:id w:val="-305625400"/>
            <w:placeholder>
              <w:docPart w:val="E436AD69F321410F9D92DF4CF5971155"/>
            </w:placeholder>
            <w:showingPlcHdr/>
            <w:date w:fullDate="2017-02-01T00:00:00Z">
              <w:dateFormat w:val="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2476" w:type="dxa"/>
                <w:gridSpan w:val="2"/>
                <w:tcBorders>
                  <w:top w:val="single" w:sz="4" w:space="0" w:color="000000"/>
                  <w:bottom w:val="single" w:sz="4" w:space="0" w:color="000000"/>
                </w:tcBorders>
              </w:tcPr>
              <w:p w:rsidR="007D7E26" w:rsidRDefault="009F11A5" w:rsidP="000734E4">
                <w:r w:rsidRPr="00730463">
                  <w:rPr>
                    <w:rStyle w:val="PlaceholderText"/>
                  </w:rPr>
                  <w:t>Click here to enter a date.</w:t>
                </w:r>
              </w:p>
            </w:tc>
          </w:sdtContent>
        </w:sdt>
      </w:tr>
      <w:tr w:rsidR="0086338B" w:rsidTr="00F24473">
        <w:trPr>
          <w:jc w:val="center"/>
        </w:trPr>
        <w:tc>
          <w:tcPr>
            <w:tcW w:w="2250" w:type="dxa"/>
            <w:gridSpan w:val="3"/>
          </w:tcPr>
          <w:p w:rsidR="0086338B" w:rsidRDefault="0086338B" w:rsidP="00F24473">
            <w:pPr>
              <w:pStyle w:val="TableHeadings"/>
            </w:pPr>
            <w:r>
              <w:t xml:space="preserve">Operations </w:t>
            </w:r>
            <w:r w:rsidRPr="00A64579">
              <w:t>Approval</w:t>
            </w:r>
            <w:r>
              <w:t>:</w:t>
            </w:r>
          </w:p>
        </w:tc>
        <w:sdt>
          <w:sdtPr>
            <w:id w:val="341284798"/>
            <w:placeholder>
              <w:docPart w:val="3D43B2B4291A461784E90CEE5E5AE586"/>
            </w:placeholder>
            <w:text/>
          </w:sdtPr>
          <w:sdtEndPr/>
          <w:sdtContent>
            <w:tc>
              <w:tcPr>
                <w:tcW w:w="2340" w:type="dxa"/>
                <w:gridSpan w:val="2"/>
                <w:tcBorders>
                  <w:top w:val="single" w:sz="4" w:space="0" w:color="000000"/>
                  <w:bottom w:val="single" w:sz="4" w:space="0" w:color="000000"/>
                </w:tcBorders>
              </w:tcPr>
              <w:p w:rsidR="0086338B" w:rsidRDefault="003419EF" w:rsidP="000734E4">
                <w:proofErr w:type="spellStart"/>
                <w:r>
                  <w:t>aeg</w:t>
                </w:r>
                <w:proofErr w:type="spellEnd"/>
              </w:p>
            </w:tc>
          </w:sdtContent>
        </w:sdt>
        <w:tc>
          <w:tcPr>
            <w:tcW w:w="2070" w:type="dxa"/>
            <w:gridSpan w:val="2"/>
          </w:tcPr>
          <w:p w:rsidR="0086338B" w:rsidRDefault="0086338B" w:rsidP="00F24473">
            <w:pPr>
              <w:pStyle w:val="TableHeadings"/>
              <w:jc w:val="right"/>
            </w:pPr>
            <w:r w:rsidRPr="007D7E26">
              <w:t>Date</w:t>
            </w:r>
            <w:r>
              <w:t>:</w:t>
            </w:r>
          </w:p>
        </w:tc>
        <w:sdt>
          <w:sdtPr>
            <w:alias w:val="Engineering Approval Date"/>
            <w:tag w:val="Engineering Approval Date"/>
            <w:id w:val="-961112787"/>
            <w:placeholder>
              <w:docPart w:val="1F3A99F1B53047FA808BCB10FC7A94B8"/>
            </w:placeholder>
            <w:showingPlcHdr/>
            <w:date w:fullDate="2017-04-01T00:00:00Z">
              <w:dateFormat w:val="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2476" w:type="dxa"/>
                <w:gridSpan w:val="2"/>
                <w:tcBorders>
                  <w:top w:val="single" w:sz="4" w:space="0" w:color="000000"/>
                  <w:bottom w:val="single" w:sz="4" w:space="0" w:color="000000"/>
                </w:tcBorders>
              </w:tcPr>
              <w:p w:rsidR="0086338B" w:rsidRDefault="009F11A5" w:rsidP="007762BE">
                <w:r w:rsidRPr="00730463">
                  <w:rPr>
                    <w:rStyle w:val="PlaceholderText"/>
                  </w:rPr>
                  <w:t>Click here to enter a date.</w:t>
                </w:r>
              </w:p>
            </w:tc>
          </w:sdtContent>
        </w:sdt>
      </w:tr>
      <w:tr w:rsidR="007D7E26" w:rsidTr="007D7E26">
        <w:trPr>
          <w:jc w:val="center"/>
        </w:trPr>
        <w:tc>
          <w:tcPr>
            <w:tcW w:w="2250" w:type="dxa"/>
            <w:gridSpan w:val="3"/>
          </w:tcPr>
          <w:p w:rsidR="0086338B" w:rsidRDefault="0086338B" w:rsidP="005E2C5E"/>
        </w:tc>
        <w:tc>
          <w:tcPr>
            <w:tcW w:w="2340" w:type="dxa"/>
            <w:gridSpan w:val="2"/>
            <w:tcBorders>
              <w:top w:val="single" w:sz="4" w:space="0" w:color="000000"/>
            </w:tcBorders>
          </w:tcPr>
          <w:p w:rsidR="007D7E26" w:rsidRDefault="007D7E26" w:rsidP="00767F1B"/>
        </w:tc>
        <w:tc>
          <w:tcPr>
            <w:tcW w:w="2070" w:type="dxa"/>
            <w:gridSpan w:val="2"/>
          </w:tcPr>
          <w:p w:rsidR="007D7E26" w:rsidRDefault="007D7E26" w:rsidP="00767F1B"/>
        </w:tc>
        <w:tc>
          <w:tcPr>
            <w:tcW w:w="2476" w:type="dxa"/>
            <w:gridSpan w:val="2"/>
            <w:tcBorders>
              <w:top w:val="single" w:sz="4" w:space="0" w:color="000000"/>
            </w:tcBorders>
          </w:tcPr>
          <w:p w:rsidR="007D7E26" w:rsidRDefault="007D7E26" w:rsidP="00767F1B"/>
        </w:tc>
      </w:tr>
    </w:tbl>
    <w:p w:rsidR="0086338B" w:rsidRDefault="0086338B" w:rsidP="0086338B">
      <w:pPr>
        <w:pStyle w:val="Heading1"/>
      </w:pPr>
      <w:r>
        <w:t>Summary:</w:t>
      </w:r>
    </w:p>
    <w:sdt>
      <w:sdtPr>
        <w:alias w:val="Details"/>
        <w:tag w:val="Details"/>
        <w:id w:val="-657150987"/>
        <w:placeholder>
          <w:docPart w:val="C3BFC7DB3C0546FC8C7C7AF66AC9F7DE"/>
        </w:placeholder>
      </w:sdtPr>
      <w:sdtEndPr/>
      <w:sdtContent>
        <w:p w:rsidR="0086338B" w:rsidRDefault="002A031C" w:rsidP="0086338B">
          <w:pPr>
            <w:pStyle w:val="EntryText"/>
          </w:pPr>
          <w:r>
            <w:t xml:space="preserve">Since VR prefer black finish on LED array PCBs the specification updates from Green </w:t>
          </w:r>
          <w:proofErr w:type="spellStart"/>
          <w:r>
            <w:t>Soldermask</w:t>
          </w:r>
          <w:proofErr w:type="spellEnd"/>
          <w:r>
            <w:t xml:space="preserve"> to Black </w:t>
          </w:r>
          <w:proofErr w:type="spellStart"/>
          <w:r>
            <w:t>Soldermask</w:t>
          </w:r>
          <w:proofErr w:type="spellEnd"/>
          <w:r w:rsidR="00C46BA4">
            <w:t>.</w:t>
          </w:r>
          <w:r w:rsidR="003A65DD">
            <w:t xml:space="preserve"> This</w:t>
          </w:r>
          <w:r w:rsidR="00C46BA4">
            <w:t xml:space="preserve"> </w:t>
          </w:r>
          <w:r w:rsidR="003A65DD">
            <w:t>ECO addresses the</w:t>
          </w:r>
          <w:r w:rsidR="00C46BA4">
            <w:t xml:space="preserve"> </w:t>
          </w:r>
          <w:r w:rsidR="003A65DD">
            <w:t xml:space="preserve">implementation of </w:t>
          </w:r>
          <w:r>
            <w:t>the change</w:t>
          </w:r>
          <w:r w:rsidR="00C46BA4">
            <w:t>.</w:t>
          </w:r>
        </w:p>
      </w:sdtContent>
    </w:sdt>
    <w:p w:rsidR="000B4E53" w:rsidRDefault="00493168" w:rsidP="004D5473">
      <w:pPr>
        <w:pStyle w:val="Heading1"/>
      </w:pPr>
      <w:r>
        <w:t xml:space="preserve">Parts Affected: </w:t>
      </w:r>
    </w:p>
    <w:tbl>
      <w:tblPr>
        <w:tblStyle w:val="TableGrid"/>
        <w:tblW w:w="93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43"/>
        <w:gridCol w:w="3757"/>
        <w:gridCol w:w="900"/>
        <w:gridCol w:w="720"/>
        <w:gridCol w:w="540"/>
        <w:gridCol w:w="900"/>
      </w:tblGrid>
      <w:tr w:rsidR="00C53F8F" w:rsidTr="00230DE3">
        <w:trPr>
          <w:trHeight w:val="376"/>
        </w:trPr>
        <w:tc>
          <w:tcPr>
            <w:tcW w:w="2543" w:type="dxa"/>
            <w:shd w:val="clear" w:color="auto" w:fill="BFBFBF" w:themeFill="background1" w:themeFillShade="BF"/>
          </w:tcPr>
          <w:p w:rsidR="00C53F8F" w:rsidRPr="004D5473" w:rsidRDefault="00C53F8F" w:rsidP="00A64579">
            <w:pPr>
              <w:pStyle w:val="TableHeadings"/>
              <w:rPr>
                <w:rStyle w:val="Strong"/>
              </w:rPr>
            </w:pPr>
            <w:r w:rsidRPr="004D5473">
              <w:t>Part Number</w:t>
            </w:r>
          </w:p>
        </w:tc>
        <w:tc>
          <w:tcPr>
            <w:tcW w:w="3757" w:type="dxa"/>
            <w:shd w:val="clear" w:color="auto" w:fill="BFBFBF" w:themeFill="background1" w:themeFillShade="BF"/>
          </w:tcPr>
          <w:p w:rsidR="00C53F8F" w:rsidRPr="004D5473" w:rsidRDefault="00C53F8F" w:rsidP="00A64579">
            <w:pPr>
              <w:pStyle w:val="TableHeadings"/>
              <w:rPr>
                <w:rStyle w:val="Strong"/>
              </w:rPr>
            </w:pPr>
            <w:r>
              <w:t>Notes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:rsidR="00C53F8F" w:rsidRPr="00C53F8F" w:rsidRDefault="00C53F8F" w:rsidP="00A64579">
            <w:pPr>
              <w:pStyle w:val="TableHeadings"/>
              <w:rPr>
                <w:rStyle w:val="Strong"/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Removed</w:t>
            </w:r>
          </w:p>
        </w:tc>
        <w:tc>
          <w:tcPr>
            <w:tcW w:w="720" w:type="dxa"/>
            <w:shd w:val="clear" w:color="auto" w:fill="BFBFBF" w:themeFill="background1" w:themeFillShade="BF"/>
          </w:tcPr>
          <w:p w:rsidR="00C53F8F" w:rsidRPr="00C53F8F" w:rsidRDefault="00C53F8F" w:rsidP="00A64579">
            <w:pPr>
              <w:pStyle w:val="TableHeadings"/>
              <w:rPr>
                <w:rStyle w:val="Strong"/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Added</w:t>
            </w:r>
          </w:p>
        </w:tc>
        <w:tc>
          <w:tcPr>
            <w:tcW w:w="540" w:type="dxa"/>
            <w:shd w:val="clear" w:color="auto" w:fill="BFBFBF" w:themeFill="background1" w:themeFillShade="BF"/>
          </w:tcPr>
          <w:p w:rsidR="00C53F8F" w:rsidRPr="00C53F8F" w:rsidRDefault="00C53F8F" w:rsidP="00A64579">
            <w:pPr>
              <w:pStyle w:val="TableHeadings"/>
              <w:rPr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New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:rsidR="00C53F8F" w:rsidRPr="00C53F8F" w:rsidRDefault="00C53F8F" w:rsidP="00A64579">
            <w:pPr>
              <w:pStyle w:val="TableHeadings"/>
              <w:rPr>
                <w:rStyle w:val="Strong"/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Modified</w:t>
            </w:r>
          </w:p>
        </w:tc>
      </w:tr>
      <w:tr w:rsidR="00C53F8F" w:rsidTr="005B2B16">
        <w:trPr>
          <w:trHeight w:val="242"/>
        </w:trPr>
        <w:sdt>
          <w:sdtPr>
            <w:rPr>
              <w:rFonts w:ascii="Arial" w:eastAsia="Times New Roman" w:hAnsi="Arial" w:cs="Arial"/>
              <w:color w:val="000000"/>
              <w:kern w:val="36"/>
              <w:sz w:val="18"/>
              <w:szCs w:val="18"/>
            </w:rPr>
            <w:id w:val="743300795"/>
            <w:placeholder>
              <w:docPart w:val="00B1E72075DA4CCC9159729DFFD00D38"/>
            </w:placeholder>
            <w:text/>
          </w:sdtPr>
          <w:sdtEndPr/>
          <w:sdtContent>
            <w:tc>
              <w:tcPr>
                <w:tcW w:w="2543" w:type="dxa"/>
                <w:vAlign w:val="center"/>
              </w:tcPr>
              <w:p w:rsidR="00C53F8F" w:rsidRDefault="002A031C" w:rsidP="00D11749">
                <w:pPr>
                  <w:jc w:val="center"/>
                </w:pPr>
                <w:r>
                  <w:rPr>
                    <w:rFonts w:ascii="Arial" w:eastAsia="Times New Roman" w:hAnsi="Arial" w:cs="Arial"/>
                    <w:color w:val="000000"/>
                    <w:kern w:val="36"/>
                    <w:sz w:val="18"/>
                    <w:szCs w:val="18"/>
                  </w:rPr>
                  <w:t xml:space="preserve">Black </w:t>
                </w:r>
                <w:proofErr w:type="spellStart"/>
                <w:r>
                  <w:rPr>
                    <w:rFonts w:ascii="Arial" w:eastAsia="Times New Roman" w:hAnsi="Arial" w:cs="Arial"/>
                    <w:color w:val="000000"/>
                    <w:kern w:val="36"/>
                    <w:sz w:val="18"/>
                    <w:szCs w:val="18"/>
                  </w:rPr>
                  <w:t>Soldermask</w:t>
                </w:r>
                <w:proofErr w:type="spellEnd"/>
              </w:p>
            </w:tc>
          </w:sdtContent>
        </w:sdt>
        <w:sdt>
          <w:sdtPr>
            <w:rPr>
              <w:rFonts w:ascii="Arial" w:hAnsi="Arial" w:cs="Arial"/>
              <w:color w:val="000000"/>
              <w:sz w:val="18"/>
              <w:szCs w:val="18"/>
            </w:rPr>
            <w:id w:val="375511232"/>
            <w:placeholder>
              <w:docPart w:val="B3E607A0F46B47E299951B3E3AA01190"/>
            </w:placeholder>
            <w:text/>
          </w:sdtPr>
          <w:sdtEndPr/>
          <w:sdtContent>
            <w:tc>
              <w:tcPr>
                <w:tcW w:w="3757" w:type="dxa"/>
              </w:tcPr>
              <w:p w:rsidR="00C53F8F" w:rsidRDefault="002A031C" w:rsidP="003842A3">
                <w:pPr>
                  <w:jc w:val="left"/>
                </w:pPr>
                <w:r>
                  <w:rPr>
                    <w:rFonts w:ascii="Arial" w:hAnsi="Arial" w:cs="Arial"/>
                    <w:color w:val="000000"/>
                    <w:sz w:val="18"/>
                    <w:szCs w:val="18"/>
                  </w:rPr>
                  <w:t>Specified in the PCB details in BOM 70019</w:t>
                </w:r>
              </w:p>
            </w:tc>
          </w:sdtContent>
        </w:sdt>
        <w:sdt>
          <w:sdtPr>
            <w:id w:val="471568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:rsidR="00C53F8F" w:rsidRDefault="00C53F8F" w:rsidP="007D7E26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31110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:rsidR="00C53F8F" w:rsidRDefault="00C53F8F" w:rsidP="007D7E26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763189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</w:tcPr>
              <w:p w:rsidR="00C53F8F" w:rsidRDefault="00C53F8F" w:rsidP="007D7E26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1242750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:rsidR="00C53F8F" w:rsidRDefault="00C53F8F" w:rsidP="007D7E26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</w:tbl>
    <w:p w:rsidR="00493168" w:rsidRDefault="00D67864" w:rsidP="004D5473">
      <w:pPr>
        <w:pStyle w:val="Heading1"/>
      </w:pPr>
      <w:r>
        <w:t>Detail</w:t>
      </w:r>
      <w:r w:rsidR="00493168">
        <w:t>:</w:t>
      </w:r>
    </w:p>
    <w:sdt>
      <w:sdtPr>
        <w:alias w:val="Details"/>
        <w:tag w:val="Details"/>
        <w:id w:val="135080344"/>
        <w:placeholder>
          <w:docPart w:val="2A0D662A2D66461293FDDC5FD85C7733"/>
        </w:placeholder>
      </w:sdtPr>
      <w:sdtEndPr/>
      <w:sdtContent>
        <w:sdt>
          <w:sdtPr>
            <w:alias w:val="Details"/>
            <w:tag w:val="Details"/>
            <w:id w:val="388616483"/>
          </w:sdtPr>
          <w:sdtEndPr/>
          <w:sdtContent>
            <w:p w:rsidR="008E51AD" w:rsidRPr="008E51AD" w:rsidRDefault="002A031C" w:rsidP="00C35B87">
              <w:r>
                <w:t xml:space="preserve">The MSS LED array PCBs boards have been made with either Black and Green </w:t>
              </w:r>
              <w:proofErr w:type="spellStart"/>
              <w:r>
                <w:t>Soldermask</w:t>
              </w:r>
              <w:proofErr w:type="spellEnd"/>
              <w:r>
                <w:t xml:space="preserve"> in the past. However, since VR prefers Black </w:t>
              </w:r>
              <w:proofErr w:type="spellStart"/>
              <w:r>
                <w:t>Soldermask</w:t>
              </w:r>
              <w:proofErr w:type="spellEnd"/>
              <w:r>
                <w:t xml:space="preserve"> finish the specs needed to be clearly defined the </w:t>
              </w:r>
              <w:proofErr w:type="spellStart"/>
              <w:r>
                <w:t>Soldermask</w:t>
              </w:r>
              <w:proofErr w:type="spellEnd"/>
              <w:r>
                <w:t xml:space="preserve"> to be Black in the finished product. This ECO address the change</w:t>
              </w:r>
            </w:p>
          </w:sdtContent>
        </w:sdt>
      </w:sdtContent>
    </w:sdt>
    <w:p w:rsidR="00A33736" w:rsidRDefault="00A33736">
      <w:pPr>
        <w:spacing w:line="276" w:lineRule="auto"/>
        <w:jc w:val="left"/>
        <w:rPr>
          <w:rFonts w:ascii="Arial Black" w:eastAsiaTheme="majorEastAsia" w:hAnsi="Arial Black" w:cstheme="majorBidi"/>
          <w:b/>
          <w:bCs/>
          <w:sz w:val="24"/>
          <w:szCs w:val="28"/>
        </w:rPr>
      </w:pPr>
      <w:r>
        <w:br w:type="page"/>
      </w:r>
      <w:bookmarkStart w:id="0" w:name="_GoBack"/>
      <w:bookmarkEnd w:id="0"/>
    </w:p>
    <w:p w:rsidR="00493168" w:rsidRDefault="00D67864" w:rsidP="004D5473">
      <w:pPr>
        <w:pStyle w:val="Heading1"/>
      </w:pPr>
      <w:r>
        <w:lastRenderedPageBreak/>
        <w:t>Action Item</w:t>
      </w:r>
      <w:r w:rsidR="00493168">
        <w:t>:</w:t>
      </w:r>
    </w:p>
    <w:tbl>
      <w:tblPr>
        <w:tblStyle w:val="TableGrid"/>
        <w:tblW w:w="9542" w:type="dxa"/>
        <w:tblLook w:val="04A0" w:firstRow="1" w:lastRow="0" w:firstColumn="1" w:lastColumn="0" w:noHBand="0" w:noVBand="1"/>
      </w:tblPr>
      <w:tblGrid>
        <w:gridCol w:w="6281"/>
        <w:gridCol w:w="1331"/>
        <w:gridCol w:w="1930"/>
      </w:tblGrid>
      <w:tr w:rsidR="00F15793" w:rsidRPr="00D67864" w:rsidTr="00700811">
        <w:trPr>
          <w:trHeight w:val="422"/>
        </w:trPr>
        <w:tc>
          <w:tcPr>
            <w:tcW w:w="6281" w:type="dxa"/>
            <w:shd w:val="clear" w:color="auto" w:fill="BFBFBF" w:themeFill="background1" w:themeFillShade="BF"/>
          </w:tcPr>
          <w:p w:rsidR="00F15793" w:rsidRPr="00D67864" w:rsidRDefault="00F15793" w:rsidP="00F15793">
            <w:pPr>
              <w:rPr>
                <w:b/>
              </w:rPr>
            </w:pPr>
            <w:r w:rsidRPr="00D67864">
              <w:rPr>
                <w:b/>
              </w:rPr>
              <w:t>Action</w:t>
            </w:r>
          </w:p>
        </w:tc>
        <w:tc>
          <w:tcPr>
            <w:tcW w:w="1331" w:type="dxa"/>
            <w:shd w:val="clear" w:color="auto" w:fill="BFBFBF" w:themeFill="background1" w:themeFillShade="BF"/>
          </w:tcPr>
          <w:p w:rsidR="00F15793" w:rsidRPr="00D67864" w:rsidRDefault="00F15793" w:rsidP="00F15793">
            <w:pPr>
              <w:rPr>
                <w:b/>
              </w:rPr>
            </w:pPr>
            <w:r w:rsidRPr="00D67864">
              <w:rPr>
                <w:b/>
              </w:rPr>
              <w:t>Department</w:t>
            </w:r>
          </w:p>
        </w:tc>
        <w:tc>
          <w:tcPr>
            <w:tcW w:w="1930" w:type="dxa"/>
            <w:shd w:val="clear" w:color="auto" w:fill="BFBFBF" w:themeFill="background1" w:themeFillShade="BF"/>
          </w:tcPr>
          <w:p w:rsidR="00F15793" w:rsidRPr="00D67864" w:rsidRDefault="00F15793" w:rsidP="00F15793">
            <w:pPr>
              <w:rPr>
                <w:b/>
                <w:color w:val="000000" w:themeColor="text1"/>
              </w:rPr>
            </w:pPr>
            <w:r w:rsidRPr="00D67864">
              <w:rPr>
                <w:b/>
              </w:rPr>
              <w:t>Acknowledge</w:t>
            </w:r>
            <w:r w:rsidR="00D67864">
              <w:rPr>
                <w:b/>
              </w:rPr>
              <w:t>ment Initials</w:t>
            </w:r>
          </w:p>
        </w:tc>
      </w:tr>
      <w:tr w:rsidR="00F15793" w:rsidTr="00700811">
        <w:trPr>
          <w:trHeight w:val="399"/>
        </w:trPr>
        <w:sdt>
          <w:sdtPr>
            <w:rPr>
              <w:rFonts w:ascii="Arial" w:eastAsia="Times New Roman" w:hAnsi="Arial" w:cs="Arial"/>
              <w:color w:val="000000"/>
              <w:kern w:val="36"/>
              <w:sz w:val="18"/>
              <w:szCs w:val="18"/>
            </w:rPr>
            <w:id w:val="-1971043163"/>
            <w:text/>
          </w:sdtPr>
          <w:sdtEndPr/>
          <w:sdtContent>
            <w:tc>
              <w:tcPr>
                <w:tcW w:w="6281" w:type="dxa"/>
              </w:tcPr>
              <w:p w:rsidR="00F15793" w:rsidRDefault="00C35B87" w:rsidP="005B2B16">
                <w:r>
                  <w:rPr>
                    <w:rFonts w:ascii="Arial" w:eastAsia="Times New Roman" w:hAnsi="Arial" w:cs="Arial"/>
                    <w:color w:val="000000"/>
                    <w:kern w:val="36"/>
                    <w:sz w:val="18"/>
                    <w:szCs w:val="18"/>
                  </w:rPr>
                  <w:t>Update</w:t>
                </w:r>
                <w:r w:rsidRPr="00C35B87">
                  <w:rPr>
                    <w:rFonts w:ascii="Arial" w:eastAsia="Times New Roman" w:hAnsi="Arial" w:cs="Arial"/>
                    <w:color w:val="000000"/>
                    <w:kern w:val="36"/>
                    <w:sz w:val="18"/>
                    <w:szCs w:val="18"/>
                  </w:rPr>
                  <w:t xml:space="preserve"> PCB BOM with </w:t>
                </w:r>
                <w:r w:rsidR="002A031C">
                  <w:rPr>
                    <w:rFonts w:ascii="Arial" w:eastAsia="Times New Roman" w:hAnsi="Arial" w:cs="Arial"/>
                    <w:color w:val="000000"/>
                    <w:kern w:val="36"/>
                    <w:sz w:val="18"/>
                    <w:szCs w:val="18"/>
                  </w:rPr>
                  <w:t>Black finish</w:t>
                </w:r>
              </w:p>
            </w:tc>
          </w:sdtContent>
        </w:sdt>
        <w:sdt>
          <w:sdtPr>
            <w:id w:val="2087713796"/>
            <w:text/>
          </w:sdtPr>
          <w:sdtEndPr/>
          <w:sdtContent>
            <w:tc>
              <w:tcPr>
                <w:tcW w:w="1331" w:type="dxa"/>
              </w:tcPr>
              <w:p w:rsidR="00F15793" w:rsidRDefault="0012160A" w:rsidP="0012160A">
                <w:r>
                  <w:t>Engineering</w:t>
                </w:r>
              </w:p>
            </w:tc>
          </w:sdtContent>
        </w:sdt>
        <w:sdt>
          <w:sdtPr>
            <w:id w:val="1101070738"/>
            <w:text/>
          </w:sdtPr>
          <w:sdtEndPr/>
          <w:sdtContent>
            <w:tc>
              <w:tcPr>
                <w:tcW w:w="1930" w:type="dxa"/>
              </w:tcPr>
              <w:p w:rsidR="00F15793" w:rsidRDefault="005B2B16" w:rsidP="005B2B16">
                <w:r>
                  <w:t xml:space="preserve">GD </w:t>
                </w:r>
              </w:p>
            </w:tc>
          </w:sdtContent>
        </w:sdt>
      </w:tr>
      <w:tr w:rsidR="0012160A" w:rsidTr="00700811">
        <w:trPr>
          <w:trHeight w:val="399"/>
        </w:trPr>
        <w:tc>
          <w:tcPr>
            <w:tcW w:w="6281" w:type="dxa"/>
          </w:tcPr>
          <w:p w:rsidR="0012160A" w:rsidRDefault="00C35B87" w:rsidP="000734E4">
            <w:r>
              <w:t>Update SharePoint Records</w:t>
            </w:r>
          </w:p>
        </w:tc>
        <w:tc>
          <w:tcPr>
            <w:tcW w:w="1331" w:type="dxa"/>
          </w:tcPr>
          <w:p w:rsidR="0012160A" w:rsidRDefault="005B2B16" w:rsidP="00F15793">
            <w:r>
              <w:t>Engineering</w:t>
            </w:r>
          </w:p>
        </w:tc>
        <w:tc>
          <w:tcPr>
            <w:tcW w:w="1930" w:type="dxa"/>
          </w:tcPr>
          <w:p w:rsidR="0012160A" w:rsidRDefault="0012160A" w:rsidP="00F15793"/>
        </w:tc>
      </w:tr>
      <w:tr w:rsidR="00C35B87" w:rsidTr="00700811">
        <w:trPr>
          <w:trHeight w:val="399"/>
        </w:trPr>
        <w:tc>
          <w:tcPr>
            <w:tcW w:w="6281" w:type="dxa"/>
          </w:tcPr>
          <w:p w:rsidR="00C35B87" w:rsidRDefault="00C35B87" w:rsidP="00C35B87">
            <w:r>
              <w:rPr>
                <w:sz w:val="24"/>
                <w:szCs w:val="24"/>
              </w:rPr>
              <w:t>Inform subcontractors of new PCB BOM</w:t>
            </w:r>
          </w:p>
        </w:tc>
        <w:tc>
          <w:tcPr>
            <w:tcW w:w="1331" w:type="dxa"/>
          </w:tcPr>
          <w:p w:rsidR="00C35B87" w:rsidRDefault="00C35B87" w:rsidP="00C35B87">
            <w:r>
              <w:t>Engineering</w:t>
            </w:r>
          </w:p>
        </w:tc>
        <w:tc>
          <w:tcPr>
            <w:tcW w:w="1930" w:type="dxa"/>
          </w:tcPr>
          <w:p w:rsidR="00C35B87" w:rsidRDefault="002A031C" w:rsidP="00C35B87">
            <w:r>
              <w:t>TG</w:t>
            </w:r>
          </w:p>
        </w:tc>
      </w:tr>
    </w:tbl>
    <w:p w:rsidR="00A33736" w:rsidRDefault="00A33736" w:rsidP="004D5473">
      <w:pPr>
        <w:pStyle w:val="Heading1"/>
      </w:pPr>
    </w:p>
    <w:p w:rsidR="00A33736" w:rsidRDefault="00A33736" w:rsidP="00A33736">
      <w:pPr>
        <w:rPr>
          <w:rFonts w:ascii="Arial Black" w:eastAsiaTheme="majorEastAsia" w:hAnsi="Arial Black" w:cstheme="majorBidi"/>
          <w:sz w:val="24"/>
          <w:szCs w:val="28"/>
        </w:rPr>
      </w:pPr>
      <w:r>
        <w:br w:type="page"/>
      </w:r>
    </w:p>
    <w:p w:rsidR="00493168" w:rsidRDefault="0086338B" w:rsidP="004D5473">
      <w:pPr>
        <w:pStyle w:val="Heading1"/>
      </w:pPr>
      <w:r>
        <w:lastRenderedPageBreak/>
        <w:t>Modified</w:t>
      </w:r>
      <w:r w:rsidR="00D67864">
        <w:t xml:space="preserve"> </w:t>
      </w:r>
      <w:r w:rsidR="00700811">
        <w:t xml:space="preserve">/ Referenced </w:t>
      </w:r>
      <w:r w:rsidR="00D67864">
        <w:t>Document</w:t>
      </w:r>
      <w:r w:rsidR="00700811">
        <w:t>s</w:t>
      </w:r>
      <w:r w:rsidR="00493168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5"/>
        <w:gridCol w:w="1705"/>
      </w:tblGrid>
      <w:tr w:rsidR="00A33736" w:rsidRPr="00A00248" w:rsidTr="00F24473">
        <w:trPr>
          <w:cantSplit/>
          <w:tblHeader/>
        </w:trPr>
        <w:tc>
          <w:tcPr>
            <w:tcW w:w="4088" w:type="pct"/>
            <w:shd w:val="clear" w:color="000000" w:fill="D9D9D9"/>
            <w:hideMark/>
          </w:tcPr>
          <w:p w:rsidR="00A33736" w:rsidRPr="00A00248" w:rsidRDefault="00A33736" w:rsidP="00F24473">
            <w:pPr>
              <w:pStyle w:val="TableTitle"/>
            </w:pPr>
            <w:r>
              <w:t>Document</w:t>
            </w:r>
          </w:p>
        </w:tc>
        <w:tc>
          <w:tcPr>
            <w:tcW w:w="912" w:type="pct"/>
            <w:shd w:val="clear" w:color="000000" w:fill="D9D9D9"/>
            <w:noWrap/>
            <w:hideMark/>
          </w:tcPr>
          <w:p w:rsidR="00A33736" w:rsidRPr="00A00248" w:rsidRDefault="00BC6D5D" w:rsidP="00F24473">
            <w:pPr>
              <w:pStyle w:val="TableTitle"/>
            </w:pPr>
            <w:r>
              <w:t xml:space="preserve">Current </w:t>
            </w:r>
            <w:r w:rsidR="00A33736">
              <w:t>Revision</w:t>
            </w:r>
          </w:p>
        </w:tc>
      </w:tr>
      <w:tr w:rsidR="00A33736" w:rsidRPr="00C934E1" w:rsidTr="00C934E1">
        <w:trPr>
          <w:cantSplit/>
          <w:trHeight w:val="144"/>
        </w:trPr>
        <w:sdt>
          <w:sdtPr>
            <w:rPr>
              <w:rFonts w:asciiTheme="minorHAnsi" w:hAnsiTheme="minorHAnsi"/>
              <w:sz w:val="22"/>
            </w:rPr>
            <w:id w:val="712468427"/>
            <w:text/>
          </w:sdtPr>
          <w:sdtEndPr/>
          <w:sdtContent>
            <w:tc>
              <w:tcPr>
                <w:tcW w:w="4088" w:type="pct"/>
                <w:shd w:val="clear" w:color="auto" w:fill="auto"/>
                <w:vAlign w:val="center"/>
                <w:hideMark/>
              </w:tcPr>
              <w:p w:rsidR="00A33736" w:rsidRPr="00C934E1" w:rsidRDefault="00746BCF" w:rsidP="009F49F8">
                <w:pPr>
                  <w:pStyle w:val="TableText"/>
                  <w:jc w:val="left"/>
                  <w:rPr>
                    <w:rFonts w:asciiTheme="minorHAnsi" w:hAnsiTheme="minorHAnsi"/>
                    <w:sz w:val="22"/>
                  </w:rPr>
                </w:pPr>
                <w:r w:rsidRPr="00746BCF">
                  <w:rPr>
                    <w:rFonts w:asciiTheme="minorHAnsi" w:hAnsiTheme="minorHAnsi"/>
                    <w:sz w:val="22"/>
                  </w:rPr>
                  <w:t>bom-70020</w:t>
                </w:r>
                <w:r>
                  <w:rPr>
                    <w:rFonts w:asciiTheme="minorHAnsi" w:hAnsiTheme="minorHAnsi"/>
                    <w:sz w:val="22"/>
                  </w:rPr>
                  <w:t xml:space="preserve">.xlsx 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</w:rPr>
            <w:id w:val="598153410"/>
            <w:showingPlcHdr/>
            <w:text/>
          </w:sdtPr>
          <w:sdtEndPr/>
          <w:sdtContent>
            <w:tc>
              <w:tcPr>
                <w:tcW w:w="912" w:type="pct"/>
                <w:shd w:val="clear" w:color="auto" w:fill="auto"/>
                <w:noWrap/>
                <w:vAlign w:val="center"/>
                <w:hideMark/>
              </w:tcPr>
              <w:p w:rsidR="00A33736" w:rsidRPr="00C934E1" w:rsidRDefault="009F49F8" w:rsidP="00CD564C">
                <w:pPr>
                  <w:pStyle w:val="TableText"/>
                  <w:jc w:val="left"/>
                  <w:rPr>
                    <w:rFonts w:asciiTheme="minorHAnsi" w:hAnsiTheme="minorHAnsi"/>
                    <w:sz w:val="22"/>
                  </w:rPr>
                </w:pPr>
                <w:r>
                  <w:rPr>
                    <w:rFonts w:asciiTheme="minorHAnsi" w:hAnsiTheme="minorHAnsi"/>
                    <w:sz w:val="22"/>
                  </w:rPr>
                  <w:t xml:space="preserve">     </w:t>
                </w:r>
              </w:p>
            </w:tc>
          </w:sdtContent>
        </w:sdt>
      </w:tr>
    </w:tbl>
    <w:p w:rsidR="008E51AD" w:rsidRDefault="008E51AD" w:rsidP="008E51AD"/>
    <w:p w:rsidR="00FE1BF6" w:rsidRDefault="00FE1BF6" w:rsidP="008E51AD"/>
    <w:p w:rsidR="00FE1BF6" w:rsidRDefault="00FE1BF6" w:rsidP="00FE1BF6">
      <w:pPr>
        <w:pStyle w:val="Heading1"/>
      </w:pPr>
      <w:r>
        <w:t>Revision Table: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1170"/>
        <w:gridCol w:w="1350"/>
        <w:gridCol w:w="5485"/>
      </w:tblGrid>
      <w:tr w:rsidR="00FE1BF6" w:rsidTr="00FE1BF6">
        <w:tc>
          <w:tcPr>
            <w:tcW w:w="1345" w:type="dxa"/>
            <w:shd w:val="clear" w:color="auto" w:fill="D9D9D9" w:themeFill="background1" w:themeFillShade="D9"/>
          </w:tcPr>
          <w:p w:rsidR="00FE1BF6" w:rsidRPr="00FE1BF6" w:rsidRDefault="00FE1BF6" w:rsidP="00FE1BF6">
            <w:pPr>
              <w:jc w:val="center"/>
              <w:rPr>
                <w:b/>
              </w:rPr>
            </w:pPr>
            <w:r w:rsidRPr="00FE1BF6">
              <w:rPr>
                <w:b/>
              </w:rPr>
              <w:t>Revision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:rsidR="00FE1BF6" w:rsidRPr="00FE1BF6" w:rsidRDefault="00FE1BF6" w:rsidP="00FE1BF6">
            <w:pPr>
              <w:jc w:val="center"/>
              <w:rPr>
                <w:b/>
              </w:rPr>
            </w:pPr>
            <w:r w:rsidRPr="00FE1BF6">
              <w:rPr>
                <w:b/>
              </w:rPr>
              <w:t>Initials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:rsidR="00FE1BF6" w:rsidRPr="00FE1BF6" w:rsidRDefault="00FE1BF6" w:rsidP="00FE1BF6">
            <w:pPr>
              <w:jc w:val="center"/>
              <w:rPr>
                <w:b/>
              </w:rPr>
            </w:pPr>
            <w:r w:rsidRPr="00FE1BF6">
              <w:rPr>
                <w:b/>
              </w:rPr>
              <w:t>Date</w:t>
            </w:r>
          </w:p>
        </w:tc>
        <w:tc>
          <w:tcPr>
            <w:tcW w:w="5485" w:type="dxa"/>
            <w:shd w:val="clear" w:color="auto" w:fill="D9D9D9" w:themeFill="background1" w:themeFillShade="D9"/>
          </w:tcPr>
          <w:p w:rsidR="00FE1BF6" w:rsidRPr="00FE1BF6" w:rsidRDefault="00FE1BF6" w:rsidP="00FE1BF6">
            <w:pPr>
              <w:jc w:val="center"/>
              <w:rPr>
                <w:b/>
              </w:rPr>
            </w:pPr>
            <w:r w:rsidRPr="00FE1BF6">
              <w:rPr>
                <w:b/>
              </w:rPr>
              <w:t>Comments</w:t>
            </w:r>
          </w:p>
        </w:tc>
      </w:tr>
    </w:tbl>
    <w:p w:rsidR="00FE1BF6" w:rsidRPr="00FE1BF6" w:rsidRDefault="00FE1BF6" w:rsidP="00FE1BF6">
      <w:pPr>
        <w:jc w:val="center"/>
      </w:pPr>
    </w:p>
    <w:p w:rsidR="00FE1BF6" w:rsidRPr="008E51AD" w:rsidRDefault="00FE1BF6" w:rsidP="008E51AD"/>
    <w:p w:rsidR="00493168" w:rsidRDefault="00493168" w:rsidP="00493168"/>
    <w:p w:rsidR="00493168" w:rsidRDefault="00493168" w:rsidP="00AF37FE">
      <w:pPr>
        <w:pStyle w:val="EndOfOrder"/>
      </w:pPr>
      <w:r>
        <w:t>-- End Of Order --</w:t>
      </w:r>
    </w:p>
    <w:sectPr w:rsidR="00493168" w:rsidSect="008D40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8CF" w:rsidRDefault="00EA48CF" w:rsidP="00EB2AA5">
      <w:pPr>
        <w:spacing w:after="0"/>
      </w:pPr>
      <w:r>
        <w:separator/>
      </w:r>
    </w:p>
  </w:endnote>
  <w:endnote w:type="continuationSeparator" w:id="0">
    <w:p w:rsidR="00EA48CF" w:rsidRDefault="00EA48CF" w:rsidP="00EB2A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69F8" w:rsidRDefault="006A69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69F8" w:rsidRDefault="00BD237B" w:rsidP="006A69F8">
    <w:pPr>
      <w:pStyle w:val="Footer"/>
    </w:pPr>
    <w:r>
      <w:t>© 2015</w:t>
    </w:r>
    <w:r w:rsidR="006A69F8">
      <w:t xml:space="preserve"> </w:t>
    </w:r>
    <w:proofErr w:type="spellStart"/>
    <w:r w:rsidR="006A69F8">
      <w:t>VideoRay</w:t>
    </w:r>
    <w:proofErr w:type="spellEnd"/>
    <w:r w:rsidR="006A69F8">
      <w:t>, LLC</w:t>
    </w:r>
    <w:r w:rsidR="006A69F8">
      <w:tab/>
      <w:t>NOT FOR DISTRIBUTION</w:t>
    </w:r>
    <w:r w:rsidR="006A69F8">
      <w:tab/>
      <w:t xml:space="preserve">Page </w:t>
    </w:r>
    <w:r w:rsidR="006A69F8">
      <w:rPr>
        <w:b/>
      </w:rPr>
      <w:fldChar w:fldCharType="begin"/>
    </w:r>
    <w:r w:rsidR="006A69F8">
      <w:rPr>
        <w:b/>
      </w:rPr>
      <w:instrText xml:space="preserve"> PAGE  \* Arabic  \* MERGEFORMAT </w:instrText>
    </w:r>
    <w:r w:rsidR="006A69F8">
      <w:rPr>
        <w:b/>
      </w:rPr>
      <w:fldChar w:fldCharType="separate"/>
    </w:r>
    <w:r w:rsidR="004342E7">
      <w:rPr>
        <w:b/>
        <w:noProof/>
      </w:rPr>
      <w:t>3</w:t>
    </w:r>
    <w:r w:rsidR="006A69F8">
      <w:rPr>
        <w:b/>
      </w:rPr>
      <w:fldChar w:fldCharType="end"/>
    </w:r>
    <w:r w:rsidR="006A69F8">
      <w:t xml:space="preserve"> of </w:t>
    </w:r>
    <w:r w:rsidR="006A69F8">
      <w:rPr>
        <w:b/>
      </w:rPr>
      <w:fldChar w:fldCharType="begin"/>
    </w:r>
    <w:r w:rsidR="006A69F8">
      <w:rPr>
        <w:b/>
      </w:rPr>
      <w:instrText xml:space="preserve"> NUMPAGES  \* Arabic  \* MERGEFORMAT </w:instrText>
    </w:r>
    <w:r w:rsidR="006A69F8">
      <w:rPr>
        <w:b/>
      </w:rPr>
      <w:fldChar w:fldCharType="separate"/>
    </w:r>
    <w:r w:rsidR="004342E7">
      <w:rPr>
        <w:b/>
        <w:noProof/>
      </w:rPr>
      <w:t>3</w:t>
    </w:r>
    <w:r w:rsidR="006A69F8">
      <w:rPr>
        <w:b/>
      </w:rPr>
      <w:fldChar w:fldCharType="end"/>
    </w:r>
  </w:p>
  <w:p w:rsidR="00EB2AA5" w:rsidRDefault="0086338B">
    <w:pPr>
      <w:pStyle w:val="Footer"/>
      <w:rPr>
        <w:b/>
      </w:rPr>
    </w:pPr>
    <w:r>
      <w:t>EN-002 | Rev. A | 8/3/2015</w:t>
    </w:r>
    <w:r w:rsidR="00EB2AA5">
      <w:tab/>
    </w:r>
    <w:r w:rsidR="00C90E7E" w:rsidRPr="00A64579">
      <w:rPr>
        <w:rStyle w:val="Strong"/>
      </w:rPr>
      <w:t>Confidential</w:t>
    </w:r>
    <w:r w:rsidR="00EB2AA5">
      <w:tab/>
    </w:r>
  </w:p>
  <w:p w:rsidR="00A869D0" w:rsidRDefault="00A869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69F8" w:rsidRDefault="006A69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8CF" w:rsidRDefault="00EA48CF" w:rsidP="00EB2AA5">
      <w:pPr>
        <w:spacing w:after="0"/>
      </w:pPr>
      <w:r>
        <w:separator/>
      </w:r>
    </w:p>
  </w:footnote>
  <w:footnote w:type="continuationSeparator" w:id="0">
    <w:p w:rsidR="00EA48CF" w:rsidRDefault="00EA48CF" w:rsidP="00EB2A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69F8" w:rsidRDefault="006A69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5724" w:rsidRDefault="00C90E7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499055A" wp14:editId="6499055B">
          <wp:simplePos x="0" y="0"/>
          <wp:positionH relativeFrom="margin">
            <wp:posOffset>4645660</wp:posOffset>
          </wp:positionH>
          <wp:positionV relativeFrom="page">
            <wp:posOffset>182880</wp:posOffset>
          </wp:positionV>
          <wp:extent cx="1298448" cy="46634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hr_2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8448" cy="4663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05724">
      <w:tab/>
    </w:r>
    <w:r w:rsidR="00305724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69F8" w:rsidRDefault="006A69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530FB"/>
    <w:multiLevelType w:val="hybridMultilevel"/>
    <w:tmpl w:val="A838F3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37B25"/>
    <w:multiLevelType w:val="hybridMultilevel"/>
    <w:tmpl w:val="131C9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F14ED"/>
    <w:multiLevelType w:val="hybridMultilevel"/>
    <w:tmpl w:val="B3F67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1151"/>
    <w:multiLevelType w:val="hybridMultilevel"/>
    <w:tmpl w:val="F33A8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80D52"/>
    <w:multiLevelType w:val="hybridMultilevel"/>
    <w:tmpl w:val="2CE82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170276"/>
    <w:multiLevelType w:val="hybridMultilevel"/>
    <w:tmpl w:val="54F6F3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516B9"/>
    <w:multiLevelType w:val="hybridMultilevel"/>
    <w:tmpl w:val="DA9C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AE79D8"/>
    <w:multiLevelType w:val="hybridMultilevel"/>
    <w:tmpl w:val="A942C9AC"/>
    <w:lvl w:ilvl="0" w:tplc="4E3CE6BE">
      <w:start w:val="1"/>
      <w:numFmt w:val="bullet"/>
      <w:pStyle w:val="ListParagraph"/>
      <w:lvlText w:val="»"/>
      <w:lvlJc w:val="left"/>
      <w:pPr>
        <w:ind w:left="34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6F0"/>
    <w:rsid w:val="00015039"/>
    <w:rsid w:val="00031F19"/>
    <w:rsid w:val="000426DE"/>
    <w:rsid w:val="00051E3D"/>
    <w:rsid w:val="000734E4"/>
    <w:rsid w:val="00080725"/>
    <w:rsid w:val="000970C5"/>
    <w:rsid w:val="000B4E53"/>
    <w:rsid w:val="000C12B0"/>
    <w:rsid w:val="000F0FBC"/>
    <w:rsid w:val="001018ED"/>
    <w:rsid w:val="001062FE"/>
    <w:rsid w:val="00110043"/>
    <w:rsid w:val="001109E0"/>
    <w:rsid w:val="0012160A"/>
    <w:rsid w:val="0016226D"/>
    <w:rsid w:val="00170B6A"/>
    <w:rsid w:val="001A0423"/>
    <w:rsid w:val="001A3844"/>
    <w:rsid w:val="001D2989"/>
    <w:rsid w:val="00200F12"/>
    <w:rsid w:val="00203F38"/>
    <w:rsid w:val="00204166"/>
    <w:rsid w:val="0020559E"/>
    <w:rsid w:val="002116EC"/>
    <w:rsid w:val="00230DE3"/>
    <w:rsid w:val="002452A7"/>
    <w:rsid w:val="00250E74"/>
    <w:rsid w:val="0027398B"/>
    <w:rsid w:val="002A031C"/>
    <w:rsid w:val="002A6A71"/>
    <w:rsid w:val="002C14B6"/>
    <w:rsid w:val="002C16C5"/>
    <w:rsid w:val="003002F8"/>
    <w:rsid w:val="003035E7"/>
    <w:rsid w:val="00305724"/>
    <w:rsid w:val="0030748D"/>
    <w:rsid w:val="0030778F"/>
    <w:rsid w:val="00307B5A"/>
    <w:rsid w:val="00320A8B"/>
    <w:rsid w:val="0032723A"/>
    <w:rsid w:val="003419EF"/>
    <w:rsid w:val="0035030C"/>
    <w:rsid w:val="0035599B"/>
    <w:rsid w:val="003842A3"/>
    <w:rsid w:val="003A65DD"/>
    <w:rsid w:val="003C4D05"/>
    <w:rsid w:val="003E513B"/>
    <w:rsid w:val="003E7FE2"/>
    <w:rsid w:val="00406937"/>
    <w:rsid w:val="00425890"/>
    <w:rsid w:val="00425E09"/>
    <w:rsid w:val="004342E7"/>
    <w:rsid w:val="00440481"/>
    <w:rsid w:val="004530F5"/>
    <w:rsid w:val="00462FB2"/>
    <w:rsid w:val="00464BF1"/>
    <w:rsid w:val="00465644"/>
    <w:rsid w:val="00493168"/>
    <w:rsid w:val="00497905"/>
    <w:rsid w:val="004B6A1F"/>
    <w:rsid w:val="004C3674"/>
    <w:rsid w:val="004D5473"/>
    <w:rsid w:val="004E552F"/>
    <w:rsid w:val="004E5FEF"/>
    <w:rsid w:val="004F2BC5"/>
    <w:rsid w:val="004F5672"/>
    <w:rsid w:val="00501127"/>
    <w:rsid w:val="00525BF5"/>
    <w:rsid w:val="0055743B"/>
    <w:rsid w:val="00563C5A"/>
    <w:rsid w:val="00564421"/>
    <w:rsid w:val="00575608"/>
    <w:rsid w:val="005B2B16"/>
    <w:rsid w:val="005C246E"/>
    <w:rsid w:val="005D26F0"/>
    <w:rsid w:val="005D2EFE"/>
    <w:rsid w:val="005D49F7"/>
    <w:rsid w:val="005D5C6D"/>
    <w:rsid w:val="005E2C5E"/>
    <w:rsid w:val="006306C3"/>
    <w:rsid w:val="00640F6C"/>
    <w:rsid w:val="00644D20"/>
    <w:rsid w:val="00672F0B"/>
    <w:rsid w:val="006778D4"/>
    <w:rsid w:val="00680EF6"/>
    <w:rsid w:val="006A69F8"/>
    <w:rsid w:val="006D0EDB"/>
    <w:rsid w:val="006D1A50"/>
    <w:rsid w:val="006E40B8"/>
    <w:rsid w:val="00700811"/>
    <w:rsid w:val="00702CAF"/>
    <w:rsid w:val="00703E16"/>
    <w:rsid w:val="00713522"/>
    <w:rsid w:val="00746BCF"/>
    <w:rsid w:val="00767F1B"/>
    <w:rsid w:val="007762BE"/>
    <w:rsid w:val="0078230D"/>
    <w:rsid w:val="00782E71"/>
    <w:rsid w:val="007847ED"/>
    <w:rsid w:val="007A5877"/>
    <w:rsid w:val="007B3734"/>
    <w:rsid w:val="007B482F"/>
    <w:rsid w:val="007C2259"/>
    <w:rsid w:val="007C52CA"/>
    <w:rsid w:val="007D7E26"/>
    <w:rsid w:val="007E2235"/>
    <w:rsid w:val="007E300E"/>
    <w:rsid w:val="007F43F7"/>
    <w:rsid w:val="007F7B9B"/>
    <w:rsid w:val="0080699D"/>
    <w:rsid w:val="00807EF0"/>
    <w:rsid w:val="0084381B"/>
    <w:rsid w:val="00844B2E"/>
    <w:rsid w:val="00845F3D"/>
    <w:rsid w:val="0086338B"/>
    <w:rsid w:val="008635C4"/>
    <w:rsid w:val="00870722"/>
    <w:rsid w:val="00890E6C"/>
    <w:rsid w:val="008A17A3"/>
    <w:rsid w:val="008C5931"/>
    <w:rsid w:val="008D40E4"/>
    <w:rsid w:val="008D4B40"/>
    <w:rsid w:val="008D680A"/>
    <w:rsid w:val="008E51AD"/>
    <w:rsid w:val="008E76D2"/>
    <w:rsid w:val="00900071"/>
    <w:rsid w:val="00910587"/>
    <w:rsid w:val="00920826"/>
    <w:rsid w:val="009517A5"/>
    <w:rsid w:val="00952CBC"/>
    <w:rsid w:val="00953729"/>
    <w:rsid w:val="00963C50"/>
    <w:rsid w:val="00980D10"/>
    <w:rsid w:val="009A0439"/>
    <w:rsid w:val="009B5022"/>
    <w:rsid w:val="009B784C"/>
    <w:rsid w:val="009C738B"/>
    <w:rsid w:val="009E59CC"/>
    <w:rsid w:val="009E755E"/>
    <w:rsid w:val="009F11A5"/>
    <w:rsid w:val="009F49F8"/>
    <w:rsid w:val="00A00446"/>
    <w:rsid w:val="00A00903"/>
    <w:rsid w:val="00A02A2E"/>
    <w:rsid w:val="00A03412"/>
    <w:rsid w:val="00A10309"/>
    <w:rsid w:val="00A17C19"/>
    <w:rsid w:val="00A26531"/>
    <w:rsid w:val="00A27B85"/>
    <w:rsid w:val="00A33736"/>
    <w:rsid w:val="00A37AED"/>
    <w:rsid w:val="00A61DBD"/>
    <w:rsid w:val="00A64579"/>
    <w:rsid w:val="00A753CD"/>
    <w:rsid w:val="00A869D0"/>
    <w:rsid w:val="00A86F82"/>
    <w:rsid w:val="00AB168D"/>
    <w:rsid w:val="00AB6005"/>
    <w:rsid w:val="00AC4DEB"/>
    <w:rsid w:val="00AF3271"/>
    <w:rsid w:val="00AF37FE"/>
    <w:rsid w:val="00B20C8F"/>
    <w:rsid w:val="00B24E2A"/>
    <w:rsid w:val="00B25D00"/>
    <w:rsid w:val="00B305DC"/>
    <w:rsid w:val="00B66740"/>
    <w:rsid w:val="00B77D72"/>
    <w:rsid w:val="00B80923"/>
    <w:rsid w:val="00B956AF"/>
    <w:rsid w:val="00BC0263"/>
    <w:rsid w:val="00BC5886"/>
    <w:rsid w:val="00BC6D5D"/>
    <w:rsid w:val="00BD237B"/>
    <w:rsid w:val="00BF2159"/>
    <w:rsid w:val="00BF4C1C"/>
    <w:rsid w:val="00C3152D"/>
    <w:rsid w:val="00C35B87"/>
    <w:rsid w:val="00C41E14"/>
    <w:rsid w:val="00C44711"/>
    <w:rsid w:val="00C46BA4"/>
    <w:rsid w:val="00C53F8F"/>
    <w:rsid w:val="00C56245"/>
    <w:rsid w:val="00C632EA"/>
    <w:rsid w:val="00C663E3"/>
    <w:rsid w:val="00C80217"/>
    <w:rsid w:val="00C80EDF"/>
    <w:rsid w:val="00C90E7E"/>
    <w:rsid w:val="00C934E1"/>
    <w:rsid w:val="00CA343E"/>
    <w:rsid w:val="00CD559F"/>
    <w:rsid w:val="00CD564C"/>
    <w:rsid w:val="00CE49AF"/>
    <w:rsid w:val="00D0628A"/>
    <w:rsid w:val="00D06628"/>
    <w:rsid w:val="00D11749"/>
    <w:rsid w:val="00D2592F"/>
    <w:rsid w:val="00D43CEC"/>
    <w:rsid w:val="00D61E8E"/>
    <w:rsid w:val="00D63723"/>
    <w:rsid w:val="00D67864"/>
    <w:rsid w:val="00D707BB"/>
    <w:rsid w:val="00D76BA8"/>
    <w:rsid w:val="00DA2085"/>
    <w:rsid w:val="00DC0A45"/>
    <w:rsid w:val="00DF2B10"/>
    <w:rsid w:val="00E104B0"/>
    <w:rsid w:val="00E26501"/>
    <w:rsid w:val="00E40A10"/>
    <w:rsid w:val="00E5095A"/>
    <w:rsid w:val="00E52903"/>
    <w:rsid w:val="00E55FAA"/>
    <w:rsid w:val="00E836B0"/>
    <w:rsid w:val="00E94E10"/>
    <w:rsid w:val="00E9764A"/>
    <w:rsid w:val="00EA0EFB"/>
    <w:rsid w:val="00EA48CF"/>
    <w:rsid w:val="00EB2AA5"/>
    <w:rsid w:val="00EB6D11"/>
    <w:rsid w:val="00EC4CC0"/>
    <w:rsid w:val="00F11C43"/>
    <w:rsid w:val="00F15793"/>
    <w:rsid w:val="00F2577D"/>
    <w:rsid w:val="00F26C79"/>
    <w:rsid w:val="00F325AB"/>
    <w:rsid w:val="00F46491"/>
    <w:rsid w:val="00F65F92"/>
    <w:rsid w:val="00FD425F"/>
    <w:rsid w:val="00FE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AF73C8"/>
  <w15:docId w15:val="{4447459F-3BBB-4074-A442-4E50C8254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5BF5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4D5473"/>
    <w:pPr>
      <w:keepNext/>
      <w:keepLines/>
      <w:spacing w:before="240" w:after="0"/>
      <w:outlineLvl w:val="0"/>
    </w:pPr>
    <w:rPr>
      <w:rFonts w:ascii="Arial Black" w:eastAsiaTheme="majorEastAsia" w:hAnsi="Arial Black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25B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66740"/>
    <w:pPr>
      <w:pBdr>
        <w:bottom w:val="single" w:sz="8" w:space="4" w:color="auto"/>
      </w:pBdr>
      <w:spacing w:after="120"/>
      <w:contextualSpacing/>
    </w:pPr>
    <w:rPr>
      <w:rFonts w:asciiTheme="majorHAnsi" w:eastAsiaTheme="majorEastAsia" w:hAnsiTheme="majorHAnsi" w:cstheme="majorBidi"/>
      <w:b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66740"/>
    <w:rPr>
      <w:rFonts w:asciiTheme="majorHAnsi" w:eastAsiaTheme="majorEastAsia" w:hAnsiTheme="majorHAnsi" w:cstheme="majorBidi"/>
      <w:b/>
      <w:spacing w:val="5"/>
      <w:kern w:val="28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6740"/>
    <w:pPr>
      <w:numPr>
        <w:ilvl w:val="1"/>
      </w:numPr>
    </w:pPr>
    <w:rPr>
      <w:rFonts w:asciiTheme="majorHAnsi" w:eastAsiaTheme="majorEastAsia" w:hAnsiTheme="majorHAnsi" w:cstheme="majorBidi"/>
      <w:b/>
      <w:i/>
      <w:iCs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66740"/>
    <w:rPr>
      <w:rFonts w:asciiTheme="majorHAnsi" w:eastAsiaTheme="majorEastAsia" w:hAnsiTheme="majorHAnsi" w:cstheme="majorBidi"/>
      <w:b/>
      <w:i/>
      <w:iCs/>
      <w:spacing w:val="15"/>
      <w:sz w:val="28"/>
      <w:szCs w:val="24"/>
    </w:rPr>
  </w:style>
  <w:style w:type="character" w:styleId="PlaceholderText">
    <w:name w:val="Placeholder Text"/>
    <w:basedOn w:val="DefaultParagraphFont"/>
    <w:uiPriority w:val="99"/>
    <w:semiHidden/>
    <w:rsid w:val="000B4E5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4E5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E5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D5473"/>
    <w:rPr>
      <w:rFonts w:ascii="Arial Black" w:eastAsiaTheme="majorEastAsia" w:hAnsi="Arial Black" w:cstheme="majorBidi"/>
      <w:b/>
      <w:bCs/>
      <w:sz w:val="24"/>
      <w:szCs w:val="28"/>
    </w:rPr>
  </w:style>
  <w:style w:type="table" w:styleId="TableGrid">
    <w:name w:val="Table Grid"/>
    <w:basedOn w:val="TableNormal"/>
    <w:uiPriority w:val="59"/>
    <w:rsid w:val="0011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AA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B2AA5"/>
  </w:style>
  <w:style w:type="paragraph" w:styleId="Footer">
    <w:name w:val="footer"/>
    <w:basedOn w:val="Normal"/>
    <w:link w:val="FooterChar"/>
    <w:uiPriority w:val="99"/>
    <w:unhideWhenUsed/>
    <w:rsid w:val="00EB2AA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B2AA5"/>
  </w:style>
  <w:style w:type="character" w:styleId="Strong">
    <w:name w:val="Strong"/>
    <w:basedOn w:val="DefaultParagraphFont"/>
    <w:uiPriority w:val="22"/>
    <w:qFormat/>
    <w:rsid w:val="001A0423"/>
    <w:rPr>
      <w:b/>
      <w:bCs/>
    </w:rPr>
  </w:style>
  <w:style w:type="paragraph" w:styleId="ListParagraph">
    <w:name w:val="List Paragraph"/>
    <w:basedOn w:val="Normal"/>
    <w:uiPriority w:val="34"/>
    <w:qFormat/>
    <w:rsid w:val="005D49F7"/>
    <w:pPr>
      <w:numPr>
        <w:numId w:val="1"/>
      </w:numPr>
      <w:spacing w:after="0"/>
      <w:ind w:left="162" w:hanging="180"/>
      <w:contextualSpacing/>
      <w:jc w:val="left"/>
    </w:pPr>
  </w:style>
  <w:style w:type="paragraph" w:customStyle="1" w:styleId="EntryText">
    <w:name w:val="Entry Text"/>
    <w:basedOn w:val="Normal"/>
    <w:qFormat/>
    <w:rsid w:val="0016226D"/>
    <w:pPr>
      <w:spacing w:before="60" w:after="60"/>
    </w:pPr>
  </w:style>
  <w:style w:type="character" w:customStyle="1" w:styleId="Heading2Char">
    <w:name w:val="Heading 2 Char"/>
    <w:basedOn w:val="DefaultParagraphFont"/>
    <w:link w:val="Heading2"/>
    <w:uiPriority w:val="9"/>
    <w:rsid w:val="00525BF5"/>
    <w:rPr>
      <w:rFonts w:asciiTheme="majorHAnsi" w:eastAsiaTheme="majorEastAsia" w:hAnsiTheme="majorHAnsi" w:cstheme="majorBidi"/>
      <w:b/>
      <w:bCs/>
      <w:sz w:val="24"/>
      <w:szCs w:val="26"/>
    </w:rPr>
  </w:style>
  <w:style w:type="paragraph" w:customStyle="1" w:styleId="EndOfOrder">
    <w:name w:val="End Of Order"/>
    <w:basedOn w:val="Normal"/>
    <w:qFormat/>
    <w:rsid w:val="00015039"/>
    <w:pPr>
      <w:jc w:val="center"/>
    </w:pPr>
    <w:rPr>
      <w:b/>
      <w:smallCaps/>
    </w:rPr>
  </w:style>
  <w:style w:type="paragraph" w:customStyle="1" w:styleId="Departments">
    <w:name w:val="Departments"/>
    <w:basedOn w:val="ListParagraph"/>
    <w:qFormat/>
    <w:rsid w:val="00910587"/>
    <w:pPr>
      <w:keepNext/>
      <w:ind w:left="173" w:hanging="187"/>
    </w:pPr>
    <w:rPr>
      <w:b/>
    </w:rPr>
  </w:style>
  <w:style w:type="paragraph" w:customStyle="1" w:styleId="TableHeadings">
    <w:name w:val="Table Headings"/>
    <w:basedOn w:val="Departments"/>
    <w:qFormat/>
    <w:rsid w:val="00A64579"/>
    <w:pPr>
      <w:keepNext w:val="0"/>
      <w:numPr>
        <w:numId w:val="0"/>
      </w:numPr>
    </w:pPr>
  </w:style>
  <w:style w:type="paragraph" w:customStyle="1" w:styleId="TableTitle">
    <w:name w:val="Table Title"/>
    <w:basedOn w:val="Normal"/>
    <w:qFormat/>
    <w:rsid w:val="00A33736"/>
    <w:pPr>
      <w:spacing w:before="60" w:after="60"/>
      <w:jc w:val="center"/>
    </w:pPr>
    <w:rPr>
      <w:rFonts w:ascii="Arial" w:hAnsi="Arial"/>
      <w:b/>
    </w:rPr>
  </w:style>
  <w:style w:type="paragraph" w:customStyle="1" w:styleId="TableText">
    <w:name w:val="TableText"/>
    <w:basedOn w:val="Normal"/>
    <w:qFormat/>
    <w:rsid w:val="00A33736"/>
    <w:pPr>
      <w:spacing w:before="60" w:after="60"/>
      <w:jc w:val="center"/>
    </w:pPr>
    <w:rPr>
      <w:rFonts w:ascii="Arial" w:hAnsi="Arial"/>
      <w:sz w:val="18"/>
    </w:rPr>
  </w:style>
  <w:style w:type="character" w:styleId="Hyperlink">
    <w:name w:val="Hyperlink"/>
    <w:basedOn w:val="DefaultParagraphFont"/>
    <w:uiPriority w:val="99"/>
    <w:semiHidden/>
    <w:unhideWhenUsed/>
    <w:rsid w:val="005B2B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8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mini.dharmasena\Projects\Production%20Engineering\ECO\EN-002%20-%20EC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A0D662A2D66461293FDDC5FD85C77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77093A-69A1-4DB9-80E4-66CDF23580BD}"/>
      </w:docPartPr>
      <w:docPartBody>
        <w:p w:rsidR="00D278C5" w:rsidRDefault="007A4FFC">
          <w:pPr>
            <w:pStyle w:val="2A0D662A2D66461293FDDC5FD85C7733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6AAE6EA7FDC442BE92BB884990E19E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C8EFA6-8F89-4AA6-9060-13FF2B2EFC71}"/>
      </w:docPartPr>
      <w:docPartBody>
        <w:p w:rsidR="00D278C5" w:rsidRDefault="007A4FFC">
          <w:pPr>
            <w:pStyle w:val="6AAE6EA7FDC442BE92BB884990E19E83"/>
          </w:pPr>
          <w:r w:rsidRPr="00730463">
            <w:rPr>
              <w:rStyle w:val="PlaceholderText"/>
            </w:rPr>
            <w:t>Click here to enter a date.</w:t>
          </w:r>
        </w:p>
      </w:docPartBody>
    </w:docPart>
    <w:docPart>
      <w:docPartPr>
        <w:name w:val="662284096F5A459F9FE2631E839399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2F3745-7247-4BA5-85F8-18F0EB7E54BB}"/>
      </w:docPartPr>
      <w:docPartBody>
        <w:p w:rsidR="00D278C5" w:rsidRDefault="007A4FFC">
          <w:pPr>
            <w:pStyle w:val="662284096F5A459F9FE2631E8393996C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E57C8FA19C704E7DBAC8EED2F1F41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74DFE4-1ADA-48F1-9F5B-D8E123904EDB}"/>
      </w:docPartPr>
      <w:docPartBody>
        <w:p w:rsidR="00D278C5" w:rsidRDefault="007A4FFC">
          <w:pPr>
            <w:pStyle w:val="E57C8FA19C704E7DBAC8EED2F1F41C89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E436AD69F321410F9D92DF4CF59711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CE4A6-B700-4EF7-94AF-C999D141ECE5}"/>
      </w:docPartPr>
      <w:docPartBody>
        <w:p w:rsidR="00D278C5" w:rsidRDefault="007A4FFC">
          <w:pPr>
            <w:pStyle w:val="E436AD69F321410F9D92DF4CF5971155"/>
          </w:pPr>
          <w:r w:rsidRPr="00730463">
            <w:rPr>
              <w:rStyle w:val="PlaceholderText"/>
            </w:rPr>
            <w:t>Click here to enter a date.</w:t>
          </w:r>
        </w:p>
      </w:docPartBody>
    </w:docPart>
    <w:docPart>
      <w:docPartPr>
        <w:name w:val="3D43B2B4291A461784E90CEE5E5AE5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D7F407-CB18-4865-B690-63F7ADB28C7D}"/>
      </w:docPartPr>
      <w:docPartBody>
        <w:p w:rsidR="00D278C5" w:rsidRDefault="007A4FFC">
          <w:pPr>
            <w:pStyle w:val="3D43B2B4291A461784E90CEE5E5AE586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1F3A99F1B53047FA808BCB10FC7A9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80997-D12F-43A3-B882-BF7E77EEB3F9}"/>
      </w:docPartPr>
      <w:docPartBody>
        <w:p w:rsidR="00D278C5" w:rsidRDefault="007A4FFC">
          <w:pPr>
            <w:pStyle w:val="1F3A99F1B53047FA808BCB10FC7A94B8"/>
          </w:pPr>
          <w:r w:rsidRPr="00730463">
            <w:rPr>
              <w:rStyle w:val="PlaceholderText"/>
            </w:rPr>
            <w:t>Click here to enter a date.</w:t>
          </w:r>
        </w:p>
      </w:docPartBody>
    </w:docPart>
    <w:docPart>
      <w:docPartPr>
        <w:name w:val="C3BFC7DB3C0546FC8C7C7AF66AC9F7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B96823-43C1-4F4A-825D-48BC8A9DBF87}"/>
      </w:docPartPr>
      <w:docPartBody>
        <w:p w:rsidR="00D278C5" w:rsidRDefault="007A4FFC">
          <w:pPr>
            <w:pStyle w:val="C3BFC7DB3C0546FC8C7C7AF66AC9F7DE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00B1E72075DA4CCC9159729DFFD00D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C631B3-9AE5-465A-91C0-E6F65C29B3DB}"/>
      </w:docPartPr>
      <w:docPartBody>
        <w:p w:rsidR="00AF59BC" w:rsidRDefault="00D278C5" w:rsidP="00D278C5">
          <w:pPr>
            <w:pStyle w:val="00B1E72075DA4CCC9159729DFFD00D38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B3E607A0F46B47E299951B3E3AA01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F69BB-DE5F-4554-85D9-59D5DC538957}"/>
      </w:docPartPr>
      <w:docPartBody>
        <w:p w:rsidR="00AF59BC" w:rsidRDefault="00D278C5" w:rsidP="00D278C5">
          <w:pPr>
            <w:pStyle w:val="B3E607A0F46B47E299951B3E3AA01190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AA613021775D4FB78A2C900D8E4D10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5CD22-CA3F-475C-9020-5F7F6E325BE0}"/>
      </w:docPartPr>
      <w:docPartBody>
        <w:p w:rsidR="00E57001" w:rsidRDefault="000E5878" w:rsidP="000E5878">
          <w:pPr>
            <w:pStyle w:val="AA613021775D4FB78A2C900D8E4D1024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0A515730F8AC4511939E8312E7672B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1E2003-EA28-4BF2-A918-7307A3F35814}"/>
      </w:docPartPr>
      <w:docPartBody>
        <w:p w:rsidR="00E57001" w:rsidRDefault="000E5878" w:rsidP="000E5878">
          <w:pPr>
            <w:pStyle w:val="0A515730F8AC4511939E8312E7672B25"/>
          </w:pPr>
          <w:r w:rsidRPr="00730463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B4E"/>
    <w:rsid w:val="000E5878"/>
    <w:rsid w:val="00351B4E"/>
    <w:rsid w:val="005540A0"/>
    <w:rsid w:val="00625EC3"/>
    <w:rsid w:val="006C39BF"/>
    <w:rsid w:val="006D2A86"/>
    <w:rsid w:val="0073627B"/>
    <w:rsid w:val="007A4FFC"/>
    <w:rsid w:val="00A23F41"/>
    <w:rsid w:val="00AC36CD"/>
    <w:rsid w:val="00AF59BC"/>
    <w:rsid w:val="00D278C5"/>
    <w:rsid w:val="00E57001"/>
    <w:rsid w:val="00E85C7B"/>
    <w:rsid w:val="00FD0A08"/>
    <w:rsid w:val="00FF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E5878"/>
  </w:style>
  <w:style w:type="paragraph" w:customStyle="1" w:styleId="2A0D662A2D66461293FDDC5FD85C7733">
    <w:name w:val="2A0D662A2D66461293FDDC5FD85C7733"/>
  </w:style>
  <w:style w:type="paragraph" w:customStyle="1" w:styleId="6AAE6EA7FDC442BE92BB884990E19E83">
    <w:name w:val="6AAE6EA7FDC442BE92BB884990E19E83"/>
  </w:style>
  <w:style w:type="paragraph" w:customStyle="1" w:styleId="662284096F5A459F9FE2631E8393996C">
    <w:name w:val="662284096F5A459F9FE2631E8393996C"/>
  </w:style>
  <w:style w:type="paragraph" w:customStyle="1" w:styleId="DBF1216E36EC46DBA3C657BF14B6A840">
    <w:name w:val="DBF1216E36EC46DBA3C657BF14B6A840"/>
  </w:style>
  <w:style w:type="paragraph" w:customStyle="1" w:styleId="70E8466781F948078864740DA164BF19">
    <w:name w:val="70E8466781F948078864740DA164BF19"/>
  </w:style>
  <w:style w:type="paragraph" w:customStyle="1" w:styleId="E57C8FA19C704E7DBAC8EED2F1F41C89">
    <w:name w:val="E57C8FA19C704E7DBAC8EED2F1F41C89"/>
  </w:style>
  <w:style w:type="paragraph" w:customStyle="1" w:styleId="E436AD69F321410F9D92DF4CF5971155">
    <w:name w:val="E436AD69F321410F9D92DF4CF5971155"/>
  </w:style>
  <w:style w:type="paragraph" w:customStyle="1" w:styleId="3D43B2B4291A461784E90CEE5E5AE586">
    <w:name w:val="3D43B2B4291A461784E90CEE5E5AE586"/>
  </w:style>
  <w:style w:type="paragraph" w:customStyle="1" w:styleId="1F3A99F1B53047FA808BCB10FC7A94B8">
    <w:name w:val="1F3A99F1B53047FA808BCB10FC7A94B8"/>
  </w:style>
  <w:style w:type="paragraph" w:customStyle="1" w:styleId="C3BFC7DB3C0546FC8C7C7AF66AC9F7DE">
    <w:name w:val="C3BFC7DB3C0546FC8C7C7AF66AC9F7DE"/>
  </w:style>
  <w:style w:type="paragraph" w:customStyle="1" w:styleId="C96420464C42450AAB51F72BEC5A93AC">
    <w:name w:val="C96420464C42450AAB51F72BEC5A93AC"/>
  </w:style>
  <w:style w:type="paragraph" w:customStyle="1" w:styleId="9CF77F0BCDB84D4193B97C2AF9FF2DD9">
    <w:name w:val="9CF77F0BCDB84D4193B97C2AF9FF2DD9"/>
  </w:style>
  <w:style w:type="paragraph" w:customStyle="1" w:styleId="244A90D177884583B2FCACFE578B0109">
    <w:name w:val="244A90D177884583B2FCACFE578B0109"/>
  </w:style>
  <w:style w:type="paragraph" w:customStyle="1" w:styleId="09A83DF78553499BA24717CBEEE68A0C">
    <w:name w:val="09A83DF78553499BA24717CBEEE68A0C"/>
  </w:style>
  <w:style w:type="paragraph" w:customStyle="1" w:styleId="C7CFC68F103D4C509AA11CF2E5E2605C">
    <w:name w:val="C7CFC68F103D4C509AA11CF2E5E2605C"/>
  </w:style>
  <w:style w:type="paragraph" w:customStyle="1" w:styleId="3B060765CBB547F39625EB35268A4900">
    <w:name w:val="3B060765CBB547F39625EB35268A4900"/>
  </w:style>
  <w:style w:type="paragraph" w:customStyle="1" w:styleId="B38D5A984D354480B36C9C1F428A94E8">
    <w:name w:val="B38D5A984D354480B36C9C1F428A94E8"/>
  </w:style>
  <w:style w:type="paragraph" w:customStyle="1" w:styleId="9A97BDA08F934716A1A5D980E5E0559F">
    <w:name w:val="9A97BDA08F934716A1A5D980E5E0559F"/>
  </w:style>
  <w:style w:type="paragraph" w:customStyle="1" w:styleId="3EC0C8DA6AB942379EEA144EB3295627">
    <w:name w:val="3EC0C8DA6AB942379EEA144EB3295627"/>
    <w:rsid w:val="00351B4E"/>
  </w:style>
  <w:style w:type="paragraph" w:customStyle="1" w:styleId="EFA268F80C274C65A3E0716AA303CB6D">
    <w:name w:val="EFA268F80C274C65A3E0716AA303CB6D"/>
    <w:rsid w:val="00351B4E"/>
  </w:style>
  <w:style w:type="paragraph" w:customStyle="1" w:styleId="8ACBC39DD2FA41399E09B075E2F0E7F9">
    <w:name w:val="8ACBC39DD2FA41399E09B075E2F0E7F9"/>
    <w:rsid w:val="00351B4E"/>
  </w:style>
  <w:style w:type="paragraph" w:customStyle="1" w:styleId="9D32DC96902140B68BC6897076D0BD46">
    <w:name w:val="9D32DC96902140B68BC6897076D0BD46"/>
    <w:rsid w:val="00D278C5"/>
  </w:style>
  <w:style w:type="paragraph" w:customStyle="1" w:styleId="C7D60CD7FDBD48D69287F36F1AB2445F">
    <w:name w:val="C7D60CD7FDBD48D69287F36F1AB2445F"/>
    <w:rsid w:val="00D278C5"/>
  </w:style>
  <w:style w:type="paragraph" w:customStyle="1" w:styleId="A350EE0029AC4EE4AD4A814AB8EF192F">
    <w:name w:val="A350EE0029AC4EE4AD4A814AB8EF192F"/>
    <w:rsid w:val="00D278C5"/>
  </w:style>
  <w:style w:type="paragraph" w:customStyle="1" w:styleId="C53926A7448A4ECEB957C02D1D8A777F">
    <w:name w:val="C53926A7448A4ECEB957C02D1D8A777F"/>
    <w:rsid w:val="00D278C5"/>
  </w:style>
  <w:style w:type="paragraph" w:customStyle="1" w:styleId="D01DBA0FF05D4039A09A98FB2195E3ED">
    <w:name w:val="D01DBA0FF05D4039A09A98FB2195E3ED"/>
    <w:rsid w:val="00D278C5"/>
  </w:style>
  <w:style w:type="paragraph" w:customStyle="1" w:styleId="C0AD017C20DB4BE8BFFF99E15FCD2F95">
    <w:name w:val="C0AD017C20DB4BE8BFFF99E15FCD2F95"/>
    <w:rsid w:val="00D278C5"/>
  </w:style>
  <w:style w:type="paragraph" w:customStyle="1" w:styleId="AC4A7529D80B4DF399EC2F5D1E84DD16">
    <w:name w:val="AC4A7529D80B4DF399EC2F5D1E84DD16"/>
    <w:rsid w:val="00D278C5"/>
  </w:style>
  <w:style w:type="paragraph" w:customStyle="1" w:styleId="AECC96F439524A618A07C20D2456A09D">
    <w:name w:val="AECC96F439524A618A07C20D2456A09D"/>
    <w:rsid w:val="00D278C5"/>
  </w:style>
  <w:style w:type="paragraph" w:customStyle="1" w:styleId="00B1E72075DA4CCC9159729DFFD00D38">
    <w:name w:val="00B1E72075DA4CCC9159729DFFD00D38"/>
    <w:rsid w:val="00D278C5"/>
  </w:style>
  <w:style w:type="paragraph" w:customStyle="1" w:styleId="B3E607A0F46B47E299951B3E3AA01190">
    <w:name w:val="B3E607A0F46B47E299951B3E3AA01190"/>
    <w:rsid w:val="00D278C5"/>
  </w:style>
  <w:style w:type="paragraph" w:customStyle="1" w:styleId="AA613021775D4FB78A2C900D8E4D1024">
    <w:name w:val="AA613021775D4FB78A2C900D8E4D1024"/>
    <w:rsid w:val="000E5878"/>
  </w:style>
  <w:style w:type="paragraph" w:customStyle="1" w:styleId="0A515730F8AC4511939E8312E7672B25">
    <w:name w:val="0A515730F8AC4511939E8312E7672B25"/>
    <w:rsid w:val="000E58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D7AC1FECE10D44A3D7607A3B2BD126" ma:contentTypeVersion="18" ma:contentTypeDescription="Create a new document." ma:contentTypeScope="" ma:versionID="8a0b3cee44aa5fbcecb9263b1804b1e2">
  <xsd:schema xmlns:xsd="http://www.w3.org/2001/XMLSchema" xmlns:xs="http://www.w3.org/2001/XMLSchema" xmlns:p="http://schemas.microsoft.com/office/2006/metadata/properties" xmlns:ns2="87a550cc-9d09-4d38-a0b5-6b293e2a0501" xmlns:ns3="14dec4fa-b35b-4519-8dc8-41b126ed9c10" xmlns:ns4="91acb0fd-bdde-43a2-a4ae-1f09e041d458" targetNamespace="http://schemas.microsoft.com/office/2006/metadata/properties" ma:root="true" ma:fieldsID="4baed910862c7c585b53699353e4d94d" ns2:_="" ns3:_="" ns4:_="">
    <xsd:import namespace="87a550cc-9d09-4d38-a0b5-6b293e2a0501"/>
    <xsd:import namespace="14dec4fa-b35b-4519-8dc8-41b126ed9c10"/>
    <xsd:import namespace="91acb0fd-bdde-43a2-a4ae-1f09e041d4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Location" minOccurs="0"/>
                <xsd:element ref="ns4:_Flow_SignoffStatu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50cc-9d09-4d38-a0b5-6b293e2a050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6473e08-a39a-451b-b7c8-59ade7233ea0}" ma:internalName="TaxCatchAll" ma:showField="CatchAllData" ma:web="87a550cc-9d09-4d38-a0b5-6b293e2a05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ec4fa-b35b-4519-8dc8-41b126ed9c10" elementFormDefault="qualified">
    <xsd:import namespace="http://schemas.microsoft.com/office/2006/documentManagement/types"/>
    <xsd:import namespace="http://schemas.microsoft.com/office/infopath/2007/PartnerControls"/>
    <xsd:element name="LastSharedByUser" ma:index="13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4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cb0fd-bdde-43a2-a4ae-1f09e041d4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e411903-252f-47fc-a060-1e399c2a18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ign-off status" ma:internalName="Sign_x002d_off_x0020_status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7a550cc-9d09-4d38-a0b5-6b293e2a0501">MIKE-2065420215-3918</_dlc_DocId>
    <_dlc_DocIdUrl xmlns="87a550cc-9d09-4d38-a0b5-6b293e2a0501">
      <Url>https://videoray.sharepoint.com/engineering/_layouts/15/DocIdRedir.aspx?ID=MIKE-2065420215-3918</Url>
      <Description>MIKE-2065420215-3918</Description>
    </_dlc_DocIdUrl>
    <lcf76f155ced4ddcb4097134ff3c332f xmlns="91acb0fd-bdde-43a2-a4ae-1f09e041d458">
      <Terms xmlns="http://schemas.microsoft.com/office/infopath/2007/PartnerControls"/>
    </lcf76f155ced4ddcb4097134ff3c332f>
    <TaxCatchAll xmlns="87a550cc-9d09-4d38-a0b5-6b293e2a0501" xsi:nil="true"/>
    <_Flow_SignoffStatus xmlns="91acb0fd-bdde-43a2-a4ae-1f09e041d45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0EAF9-A9DF-4F34-84A9-38DB211DD3C3}"/>
</file>

<file path=customXml/itemProps2.xml><?xml version="1.0" encoding="utf-8"?>
<ds:datastoreItem xmlns:ds="http://schemas.openxmlformats.org/officeDocument/2006/customXml" ds:itemID="{8F585CEB-951C-4882-8A95-60EDE60E2F5A}">
  <ds:schemaRefs>
    <ds:schemaRef ds:uri="http://schemas.microsoft.com/office/2006/metadata/properties"/>
    <ds:schemaRef ds:uri="http://schemas.microsoft.com/office/infopath/2007/PartnerControls"/>
    <ds:schemaRef ds:uri="87a550cc-9d09-4d38-a0b5-6b293e2a050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D41913B-FDA3-4EEB-9697-448D942654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3E480B-3D50-4845-A891-97AFD27D7DF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BBC8093-A4F6-44B1-A53E-211E11D4C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EN-002 - ECO.dotx</Template>
  <TotalTime>10</TotalTime>
  <Pages>3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ECO Template</vt:lpstr>
    </vt:vector>
  </TitlesOfParts>
  <Company>Microsoft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 Template</dc:title>
  <dc:creator>Gamini Dharmasena</dc:creator>
  <cp:lastModifiedBy>Gamini Dharmasena</cp:lastModifiedBy>
  <cp:revision>3</cp:revision>
  <cp:lastPrinted>2014-02-21T21:08:00Z</cp:lastPrinted>
  <dcterms:created xsi:type="dcterms:W3CDTF">2018-06-21T15:24:00Z</dcterms:created>
  <dcterms:modified xsi:type="dcterms:W3CDTF">2018-06-21T15:34:00Z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0x010100E0D7AC1FECE10D44A3D7607A3B2BD126</vt:lpwstr>
  </property>
  <property fmtid="{D5CDD505-2E9C-101B-9397-08002B2CF9AE}" pid="3" name="_dlc_DocIdItemGuid">
    <vt:lpwstr>2dd622c7-2448-488a-bc3b-faa2f89d20f7</vt:lpwstr>
  </property>
</Properties>
</file>